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5CC9DD6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CD2EAE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CD2EAE">
        <w:rPr>
          <w:sz w:val="24"/>
          <w:szCs w:val="24"/>
          <w:lang w:eastAsia="ja-JP"/>
        </w:rPr>
        <w:t>169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440380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440380">
        <w:rPr>
          <w:sz w:val="24"/>
          <w:szCs w:val="24"/>
          <w:lang w:eastAsia="ja-JP"/>
        </w:rPr>
        <w:t>250</w:t>
      </w:r>
      <w:r w:rsidR="006556B0">
        <w:rPr>
          <w:sz w:val="24"/>
          <w:szCs w:val="24"/>
          <w:lang w:eastAsia="ja-JP"/>
        </w:rPr>
        <w:t>4643</w:t>
      </w:r>
    </w:p>
    <w:p w14:paraId="11C88A41" w14:textId="64C5E1DF" w:rsidR="001E489F" w:rsidRPr="007861B8" w:rsidRDefault="00CD2EA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Fukuoka,</w:t>
      </w:r>
      <w:r w:rsidR="001E489F" w:rsidRPr="007861B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Japan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May 19-23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6556B0">
        <w:rPr>
          <w:rFonts w:eastAsia="Batang" w:cs="Arial"/>
          <w:lang w:eastAsia="zh-CN"/>
        </w:rPr>
        <w:t>S2</w:t>
      </w:r>
      <w:r w:rsidR="001E489F" w:rsidRPr="007861B8">
        <w:rPr>
          <w:rFonts w:eastAsia="Batang" w:cs="Arial"/>
          <w:lang w:eastAsia="zh-CN"/>
        </w:rPr>
        <w:t>-</w:t>
      </w:r>
      <w:r w:rsidR="006556B0">
        <w:rPr>
          <w:rFonts w:eastAsia="Batang" w:cs="Arial"/>
          <w:lang w:eastAsia="zh-CN"/>
        </w:rPr>
        <w:t>250</w:t>
      </w:r>
      <w:r w:rsidR="001E489F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1B0C6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</w:t>
      </w:r>
    </w:p>
    <w:p w14:paraId="49D92DA3" w14:textId="7409F1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C26D5" w:rsidRPr="00DC26D5">
        <w:rPr>
          <w:rFonts w:ascii="Arial" w:eastAsia="Batang" w:hAnsi="Arial" w:cs="Arial"/>
          <w:b/>
          <w:sz w:val="24"/>
          <w:szCs w:val="24"/>
          <w:lang w:eastAsia="zh-CN"/>
        </w:rPr>
        <w:t>Documenting tools to support Fixed Wireless Access (FWA)</w:t>
      </w:r>
    </w:p>
    <w:p w14:paraId="66ACF610" w14:textId="335087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15C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5C4445B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440380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C32188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DC26D5">
        <w:rPr>
          <w:noProof/>
        </w:rPr>
        <w:t xml:space="preserve">Documenting tools to support </w:t>
      </w:r>
      <w:r w:rsidR="00DC26D5">
        <w:t>Fixed Wireless Access (FWA)</w:t>
      </w:r>
    </w:p>
    <w:p w14:paraId="4520DCE2" w14:textId="1516D03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D2EAE">
        <w:rPr>
          <w:lang w:eastAsia="ja-JP"/>
        </w:rPr>
        <w:t xml:space="preserve"> TEI20_</w:t>
      </w:r>
      <w:r w:rsidRPr="001E489F">
        <w:rPr>
          <w:lang w:eastAsia="ja-JP"/>
        </w:rPr>
        <w:tab/>
      </w:r>
      <w:r w:rsidR="004D5F61">
        <w:rPr>
          <w:lang w:eastAsia="ja-JP"/>
        </w:rPr>
        <w:t>FWA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0C446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73FC261" w:rsidR="001E489F" w:rsidRDefault="004D5F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E998D58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CDD117" w:rsidR="001E489F" w:rsidRDefault="0029048F" w:rsidP="005875D6">
            <w:pPr>
              <w:pStyle w:val="TAL"/>
            </w:pPr>
            <w:r>
              <w:t>5GS_Ph1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C923EAD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3322793F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31CCE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CE0DFCB" w14:textId="0F3C3522" w:rsidR="00880442" w:rsidRDefault="004D5F61" w:rsidP="00CD2EAE">
      <w:pPr>
        <w:rPr>
          <w:noProof/>
        </w:rPr>
      </w:pPr>
      <w:r>
        <w:rPr>
          <w:noProof/>
        </w:rPr>
        <w:t>FWA</w:t>
      </w:r>
      <w:r w:rsidR="003C3828">
        <w:rPr>
          <w:noProof/>
        </w:rPr>
        <w:t xml:space="preserve"> (Fixed Wireless Access) </w:t>
      </w:r>
      <w:r>
        <w:rPr>
          <w:noProof/>
        </w:rPr>
        <w:t xml:space="preserve"> induces a lot of User Plane traffic but the corresponding network costs may be compensated by taking into account the </w:t>
      </w:r>
      <w:r w:rsidR="0077729B">
        <w:rPr>
          <w:noProof/>
        </w:rPr>
        <w:t xml:space="preserve">fact that FWA users </w:t>
      </w:r>
    </w:p>
    <w:p w14:paraId="338A8F8F" w14:textId="1B57337B" w:rsidR="00880442" w:rsidRDefault="00880442" w:rsidP="00880442">
      <w:pPr>
        <w:pStyle w:val="B1"/>
        <w:rPr>
          <w:noProof/>
        </w:rPr>
      </w:pPr>
      <w:r>
        <w:rPr>
          <w:noProof/>
        </w:rPr>
        <w:t xml:space="preserve">- </w:t>
      </w:r>
      <w:r w:rsidR="0077729B">
        <w:rPr>
          <w:noProof/>
        </w:rPr>
        <w:t xml:space="preserve"> </w:t>
      </w:r>
      <w:r>
        <w:rPr>
          <w:noProof/>
        </w:rPr>
        <w:tab/>
        <w:t xml:space="preserve">almost </w:t>
      </w:r>
      <w:r w:rsidR="0077729B">
        <w:rPr>
          <w:noProof/>
        </w:rPr>
        <w:t>don’t move (H</w:t>
      </w:r>
      <w:r>
        <w:rPr>
          <w:noProof/>
        </w:rPr>
        <w:t xml:space="preserve">and </w:t>
      </w:r>
      <w:r w:rsidR="0077729B">
        <w:rPr>
          <w:noProof/>
        </w:rPr>
        <w:t>O</w:t>
      </w:r>
      <w:r>
        <w:rPr>
          <w:noProof/>
        </w:rPr>
        <w:t>vers are</w:t>
      </w:r>
      <w:r w:rsidR="0077729B">
        <w:rPr>
          <w:noProof/>
        </w:rPr>
        <w:t xml:space="preserve"> nevertheless still possible </w:t>
      </w:r>
      <w:r w:rsidR="004D5F61">
        <w:rPr>
          <w:noProof/>
        </w:rPr>
        <w:t xml:space="preserve"> </w:t>
      </w:r>
      <w:r w:rsidR="0077729B">
        <w:rPr>
          <w:noProof/>
        </w:rPr>
        <w:t>due to changes of radio conditions or global radio resources optimzations</w:t>
      </w:r>
      <w:r w:rsidR="003C3828">
        <w:rPr>
          <w:noProof/>
        </w:rPr>
        <w:t xml:space="preserve">), </w:t>
      </w:r>
    </w:p>
    <w:p w14:paraId="46741D22" w14:textId="6887B549" w:rsidR="00CD2EAE" w:rsidRPr="00CD2EAE" w:rsidRDefault="00880442" w:rsidP="00880442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="003C3828">
        <w:rPr>
          <w:noProof/>
        </w:rPr>
        <w:t>are not battery constrained</w:t>
      </w:r>
      <w:r>
        <w:rPr>
          <w:noProof/>
        </w:rPr>
        <w:t xml:space="preserve"> so can stay longer time </w:t>
      </w:r>
      <w:r w:rsidR="003C052D">
        <w:rPr>
          <w:noProof/>
        </w:rPr>
        <w:t>RRC-CONNECTED or RRC-INACTIVE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22C8C479" w:rsidR="001E489F" w:rsidRPr="006C2E80" w:rsidRDefault="005B4D07" w:rsidP="00741F98">
      <w:r>
        <w:t xml:space="preserve">This work item proposes to </w:t>
      </w:r>
      <w:r w:rsidR="00E335C1">
        <w:rPr>
          <w:noProof/>
        </w:rPr>
        <w:t xml:space="preserve">Document tools to support </w:t>
      </w:r>
      <w:r w:rsidR="00E335C1">
        <w:t>Fixed Wireless Access (FWA)</w:t>
      </w:r>
      <w:r w:rsidR="00741F98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bookmarkStart w:id="0" w:name="_Hlk197101680"/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BD9EAF" w:rsidR="001E489F" w:rsidRPr="00473D58" w:rsidRDefault="00741F98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58343B1" w:rsidR="001E489F" w:rsidRPr="00473D58" w:rsidRDefault="003C052D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noProof/>
              </w:rPr>
              <w:t xml:space="preserve">Documenting tools to support </w:t>
            </w:r>
            <w:r>
              <w:t>Fixed Wireless Access (FWA)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8354" w14:textId="384945AB" w:rsidR="001E489F" w:rsidRPr="00473D58" w:rsidRDefault="00741F98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</w:t>
            </w:r>
            <w:r w:rsidR="00473D58"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SA</w:t>
            </w:r>
            <w:r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#</w:t>
            </w:r>
            <w:r w:rsidR="00473D58"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11</w:t>
            </w:r>
            <w:r w:rsidR="004F26F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</w:p>
          <w:p w14:paraId="2260CA0D" w14:textId="0F642F39" w:rsidR="00473D58" w:rsidRPr="00473D58" w:rsidRDefault="00473D58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(</w:t>
            </w:r>
            <w:r w:rsidR="004F26F1" w:rsidRPr="003C052D">
              <w:rPr>
                <w:i w:val="0"/>
                <w:iCs/>
              </w:rPr>
              <w:t>September</w:t>
            </w:r>
            <w:r w:rsidR="004F26F1">
              <w:t xml:space="preserve"> </w:t>
            </w:r>
            <w:r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02F38A4" w:rsidR="001E489F" w:rsidRPr="006C2E80" w:rsidRDefault="001E489F" w:rsidP="005875D6">
            <w:pPr>
              <w:pStyle w:val="Guidance"/>
              <w:spacing w:after="0"/>
            </w:pPr>
          </w:p>
        </w:tc>
      </w:tr>
      <w:bookmarkEnd w:id="0"/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250CADCC" w14:textId="354D5A72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1600A0" w:rsidR="001E489F" w:rsidRDefault="00473D58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C360E35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8ED8F" w14:textId="77777777" w:rsidR="00240221" w:rsidRDefault="00240221">
      <w:r>
        <w:separator/>
      </w:r>
    </w:p>
  </w:endnote>
  <w:endnote w:type="continuationSeparator" w:id="0">
    <w:p w14:paraId="313729B2" w14:textId="77777777" w:rsidR="00240221" w:rsidRDefault="00240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82486" w14:textId="77777777" w:rsidR="00240221" w:rsidRDefault="00240221">
      <w:r>
        <w:separator/>
      </w:r>
    </w:p>
  </w:footnote>
  <w:footnote w:type="continuationSeparator" w:id="0">
    <w:p w14:paraId="60B1932C" w14:textId="77777777" w:rsidR="00240221" w:rsidRDefault="00240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01F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221"/>
    <w:rsid w:val="002407FF"/>
    <w:rsid w:val="00241A03"/>
    <w:rsid w:val="00243051"/>
    <w:rsid w:val="00250F58"/>
    <w:rsid w:val="00252B80"/>
    <w:rsid w:val="00253892"/>
    <w:rsid w:val="002541D3"/>
    <w:rsid w:val="00256429"/>
    <w:rsid w:val="0026253E"/>
    <w:rsid w:val="00272D61"/>
    <w:rsid w:val="0029048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C052D"/>
    <w:rsid w:val="003C382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32048"/>
    <w:rsid w:val="00440380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A01BD"/>
    <w:rsid w:val="004A0A73"/>
    <w:rsid w:val="004A180A"/>
    <w:rsid w:val="004A24C7"/>
    <w:rsid w:val="004A661C"/>
    <w:rsid w:val="004C4C9B"/>
    <w:rsid w:val="004D2FA0"/>
    <w:rsid w:val="004D5F61"/>
    <w:rsid w:val="004E1010"/>
    <w:rsid w:val="004F26F1"/>
    <w:rsid w:val="004F4172"/>
    <w:rsid w:val="0050202A"/>
    <w:rsid w:val="00507903"/>
    <w:rsid w:val="0052032E"/>
    <w:rsid w:val="00521896"/>
    <w:rsid w:val="00522A80"/>
    <w:rsid w:val="00535A39"/>
    <w:rsid w:val="005428C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D0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5C5"/>
    <w:rsid w:val="00642894"/>
    <w:rsid w:val="006556B0"/>
    <w:rsid w:val="00660354"/>
    <w:rsid w:val="006606DB"/>
    <w:rsid w:val="006633E7"/>
    <w:rsid w:val="00665B9B"/>
    <w:rsid w:val="0067616E"/>
    <w:rsid w:val="00690725"/>
    <w:rsid w:val="00693606"/>
    <w:rsid w:val="00693D70"/>
    <w:rsid w:val="006975AE"/>
    <w:rsid w:val="006A0E66"/>
    <w:rsid w:val="006A188B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F98"/>
    <w:rsid w:val="0074596C"/>
    <w:rsid w:val="00750D12"/>
    <w:rsid w:val="00756BBB"/>
    <w:rsid w:val="00761952"/>
    <w:rsid w:val="00761B9B"/>
    <w:rsid w:val="00762474"/>
    <w:rsid w:val="0076439E"/>
    <w:rsid w:val="0077729B"/>
    <w:rsid w:val="007814A8"/>
    <w:rsid w:val="00781A62"/>
    <w:rsid w:val="00781F2F"/>
    <w:rsid w:val="007822C9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0442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11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A1E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03D0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4CB"/>
    <w:rsid w:val="00B75CE0"/>
    <w:rsid w:val="00B84B54"/>
    <w:rsid w:val="00B92B0A"/>
    <w:rsid w:val="00B92C7D"/>
    <w:rsid w:val="00B93BB2"/>
    <w:rsid w:val="00B9697B"/>
    <w:rsid w:val="00BA2D9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FE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2EAE"/>
    <w:rsid w:val="00CF25E0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6D5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5C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42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RBI5PAMIO524-1616901215-47526</_dlc_DocId>
    <_dlc_DocIdUrl xmlns="71c5aaf6-e6ce-465b-b873-5148d2a4c105">
      <Url>https://nokia.sharepoint.com/sites/gxp/_layouts/15/DocIdRedir.aspx?ID=RBI5PAMIO524-1616901215-47526</Url>
      <Description>RBI5PAMIO524-1616901215-47526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C140FD4-7E32-4A12-9808-647465024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1E53A8-2A17-4487-86DB-A2946D38D534}">
  <ds:schemaRefs>
    <ds:schemaRef ds:uri="http://schemas.microsoft.com/office/2006/documentManagement/types"/>
    <ds:schemaRef ds:uri="http://purl.org/dc/terms/"/>
    <ds:schemaRef ds:uri="http://purl.org/dc/elements/1.1/"/>
    <ds:schemaRef ds:uri="7275bb01-7583-478d-bc14-e839a2dd5989"/>
    <ds:schemaRef ds:uri="http://schemas.openxmlformats.org/package/2006/metadata/core-properties"/>
    <ds:schemaRef ds:uri="http://www.w3.org/XML/1998/namespace"/>
    <ds:schemaRef ds:uri="71c5aaf6-e6ce-465b-b873-5148d2a4c105"/>
    <ds:schemaRef ds:uri="3f2ce089-3858-4176-9a21-a30f9204848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220FF1F-CCAF-475C-BA4C-7CF4785918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06616C-F0D6-4CF0-B29C-A634303526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9489C8-85C3-428F-AED4-309B6CC32AE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541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LTHM2</cp:lastModifiedBy>
  <cp:revision>15</cp:revision>
  <cp:lastPrinted>2001-04-23T09:30:00Z</cp:lastPrinted>
  <dcterms:created xsi:type="dcterms:W3CDTF">2023-01-04T14:27:00Z</dcterms:created>
  <dcterms:modified xsi:type="dcterms:W3CDTF">2025-05-05T15:36:00Z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7e5b5ca2-68f4-476f-a75f-8bb1c7b3b4cc</vt:lpwstr>
  </property>
  <property fmtid="{D5CDD505-2E9C-101B-9397-08002B2CF9AE}" pid="4" name="MediaServiceImageTags">
    <vt:lpwstr/>
  </property>
</Properties>
</file>